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60F6E" w14:textId="16D9D050" w:rsidR="006B2F86" w:rsidRDefault="00C039F9" w:rsidP="00E71FC3">
      <w:pPr>
        <w:pStyle w:val="NoSpacing"/>
      </w:pPr>
      <w:r>
        <w:rPr>
          <w:u w:val="single"/>
        </w:rPr>
        <w:t>Thomas BERNARD</w:t>
      </w:r>
      <w:r>
        <w:t xml:space="preserve">    </w:t>
      </w:r>
      <w:proofErr w:type="gramStart"/>
      <w:r>
        <w:t xml:space="preserve">   (</w:t>
      </w:r>
      <w:proofErr w:type="gramEnd"/>
      <w:r>
        <w:t>fl.142</w:t>
      </w:r>
      <w:r w:rsidR="004D2347">
        <w:t>8</w:t>
      </w:r>
      <w:r>
        <w:t>)</w:t>
      </w:r>
    </w:p>
    <w:p w14:paraId="062AAA4F" w14:textId="77777777" w:rsidR="00C039F9" w:rsidRDefault="00C039F9" w:rsidP="00E71FC3">
      <w:pPr>
        <w:pStyle w:val="NoSpacing"/>
      </w:pPr>
      <w:r>
        <w:t xml:space="preserve">of </w:t>
      </w:r>
      <w:proofErr w:type="spellStart"/>
      <w:r>
        <w:t>Greetwell</w:t>
      </w:r>
      <w:proofErr w:type="spellEnd"/>
      <w:r>
        <w:t>, Lincolnshire.</w:t>
      </w:r>
    </w:p>
    <w:p w14:paraId="2DD446C8" w14:textId="77777777" w:rsidR="00C039F9" w:rsidRDefault="00C039F9" w:rsidP="00E71FC3">
      <w:pPr>
        <w:pStyle w:val="NoSpacing"/>
      </w:pPr>
    </w:p>
    <w:p w14:paraId="43AC3555" w14:textId="77777777" w:rsidR="00C039F9" w:rsidRDefault="00C039F9" w:rsidP="00E71FC3">
      <w:pPr>
        <w:pStyle w:val="NoSpacing"/>
      </w:pPr>
    </w:p>
    <w:p w14:paraId="4086CD14" w14:textId="3A5C9B41" w:rsidR="00C039F9" w:rsidRDefault="00C039F9" w:rsidP="00E71FC3">
      <w:pPr>
        <w:pStyle w:val="NoSpacing"/>
      </w:pPr>
      <w:r>
        <w:t>22 Jan.14</w:t>
      </w:r>
      <w:r w:rsidR="004D2347">
        <w:t>28</w:t>
      </w:r>
      <w:bookmarkStart w:id="0" w:name="_GoBack"/>
      <w:bookmarkEnd w:id="0"/>
      <w:r>
        <w:tab/>
        <w:t xml:space="preserve">He was a juror on the inquisition post mortem held in </w:t>
      </w:r>
      <w:proofErr w:type="spellStart"/>
      <w:r>
        <w:t>Wragby</w:t>
      </w:r>
      <w:proofErr w:type="spellEnd"/>
      <w:r>
        <w:t xml:space="preserve"> into lands </w:t>
      </w:r>
    </w:p>
    <w:p w14:paraId="0E7651E2" w14:textId="77777777" w:rsidR="00C039F9" w:rsidRDefault="00C039F9" w:rsidP="00E71FC3">
      <w:pPr>
        <w:pStyle w:val="NoSpacing"/>
      </w:pPr>
      <w:r>
        <w:tab/>
      </w:r>
      <w:r>
        <w:tab/>
        <w:t xml:space="preserve">of Elizabeth </w:t>
      </w:r>
      <w:proofErr w:type="spellStart"/>
      <w:r>
        <w:t>FitzHugh</w:t>
      </w:r>
      <w:proofErr w:type="spellEnd"/>
      <w:r>
        <w:t>(q.v.).</w:t>
      </w:r>
    </w:p>
    <w:p w14:paraId="6C3007DE" w14:textId="77777777" w:rsidR="00C039F9" w:rsidRDefault="00C039F9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23-83)</w:t>
      </w:r>
    </w:p>
    <w:p w14:paraId="09AAB568" w14:textId="77777777" w:rsidR="00C039F9" w:rsidRDefault="00C039F9" w:rsidP="00E71FC3">
      <w:pPr>
        <w:pStyle w:val="NoSpacing"/>
      </w:pPr>
    </w:p>
    <w:p w14:paraId="74FDFDAB" w14:textId="77777777" w:rsidR="00C039F9" w:rsidRDefault="00C039F9" w:rsidP="00E71FC3">
      <w:pPr>
        <w:pStyle w:val="NoSpacing"/>
      </w:pPr>
    </w:p>
    <w:p w14:paraId="4EF96D60" w14:textId="77777777" w:rsidR="00C039F9" w:rsidRPr="00C039F9" w:rsidRDefault="00C039F9" w:rsidP="00E71FC3">
      <w:pPr>
        <w:pStyle w:val="NoSpacing"/>
      </w:pPr>
      <w:r>
        <w:t>21 February 2018</w:t>
      </w:r>
    </w:p>
    <w:sectPr w:rsidR="00C039F9" w:rsidRPr="00C039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81D6D" w14:textId="77777777" w:rsidR="00C039F9" w:rsidRDefault="00C039F9" w:rsidP="00E71FC3">
      <w:pPr>
        <w:spacing w:after="0" w:line="240" w:lineRule="auto"/>
      </w:pPr>
      <w:r>
        <w:separator/>
      </w:r>
    </w:p>
  </w:endnote>
  <w:endnote w:type="continuationSeparator" w:id="0">
    <w:p w14:paraId="5431342B" w14:textId="77777777" w:rsidR="00C039F9" w:rsidRDefault="00C039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CF2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5D736" w14:textId="77777777" w:rsidR="00C039F9" w:rsidRDefault="00C039F9" w:rsidP="00E71FC3">
      <w:pPr>
        <w:spacing w:after="0" w:line="240" w:lineRule="auto"/>
      </w:pPr>
      <w:r>
        <w:separator/>
      </w:r>
    </w:p>
  </w:footnote>
  <w:footnote w:type="continuationSeparator" w:id="0">
    <w:p w14:paraId="761ABA5E" w14:textId="77777777" w:rsidR="00C039F9" w:rsidRDefault="00C039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9F9"/>
    <w:rsid w:val="001A7C09"/>
    <w:rsid w:val="004D2347"/>
    <w:rsid w:val="00577BD5"/>
    <w:rsid w:val="00656CBA"/>
    <w:rsid w:val="006A1F77"/>
    <w:rsid w:val="00733BE7"/>
    <w:rsid w:val="00AB52E8"/>
    <w:rsid w:val="00B16D3F"/>
    <w:rsid w:val="00BB41AC"/>
    <w:rsid w:val="00C039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C9E4"/>
  <w15:chartTrackingRefBased/>
  <w15:docId w15:val="{9DDDDBD0-C331-40DC-8D5C-F17D3C4A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2018-02-21T20:30:00Z</dcterms:created>
  <dcterms:modified xsi:type="dcterms:W3CDTF">2018-02-21T21:45:00Z</dcterms:modified>
</cp:coreProperties>
</file>